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22BFF">
        <w:rPr>
          <w:rFonts w:cs="Arial"/>
          <w:b/>
          <w:caps/>
          <w:sz w:val="28"/>
          <w:szCs w:val="28"/>
        </w:rPr>
        <w:t>1</w:t>
      </w:r>
      <w:r w:rsidR="00747024">
        <w:rPr>
          <w:rFonts w:cs="Arial"/>
          <w:b/>
          <w:caps/>
          <w:sz w:val="28"/>
          <w:szCs w:val="28"/>
        </w:rPr>
        <w:t>3</w:t>
      </w:r>
      <w:r w:rsidR="00FC7D13">
        <w:rPr>
          <w:rFonts w:cs="Arial"/>
          <w:b/>
          <w:caps/>
          <w:sz w:val="28"/>
          <w:szCs w:val="28"/>
        </w:rPr>
        <w:t>97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536455" w:rsidP="00755DA9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Intensificação de rondas da Guarda Civil Municipal no Bairro Bandeira Branca</w:t>
            </w:r>
            <w:r w:rsidR="00584E86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</w:t>
      </w:r>
      <w:r w:rsidR="001B649B">
        <w:rPr>
          <w:rFonts w:cs="Arial"/>
        </w:rPr>
        <w:t xml:space="preserve"> as</w:t>
      </w:r>
      <w:r w:rsidR="001C7A18">
        <w:rPr>
          <w:rFonts w:cs="Arial"/>
        </w:rPr>
        <w:t xml:space="preserve"> providências cabíveis</w:t>
      </w:r>
      <w:r w:rsidR="006C24BD">
        <w:rPr>
          <w:rFonts w:cs="Arial"/>
        </w:rPr>
        <w:t xml:space="preserve"> </w:t>
      </w:r>
      <w:r w:rsidR="001C576F">
        <w:rPr>
          <w:rFonts w:cs="Arial"/>
        </w:rPr>
        <w:t>a fim de i</w:t>
      </w:r>
      <w:r w:rsidR="001C576F" w:rsidRPr="001C576F">
        <w:rPr>
          <w:rFonts w:cs="Arial"/>
        </w:rPr>
        <w:t>ntensifica</w:t>
      </w:r>
      <w:r w:rsidR="001C576F">
        <w:rPr>
          <w:rFonts w:cs="Arial"/>
        </w:rPr>
        <w:t>r as</w:t>
      </w:r>
      <w:r w:rsidR="001C576F" w:rsidRPr="001C576F">
        <w:rPr>
          <w:rFonts w:cs="Arial"/>
        </w:rPr>
        <w:t xml:space="preserve"> rondas da Guarda Civil Municipal </w:t>
      </w:r>
      <w:r w:rsidR="00E773F3">
        <w:rPr>
          <w:rFonts w:cs="Arial"/>
        </w:rPr>
        <w:t xml:space="preserve">(GCM) </w:t>
      </w:r>
      <w:r w:rsidR="001C576F" w:rsidRPr="001C576F">
        <w:rPr>
          <w:rFonts w:cs="Arial"/>
        </w:rPr>
        <w:t>no Bairro Bandeira Branca</w:t>
      </w:r>
      <w:r w:rsidR="008728A8">
        <w:rPr>
          <w:rFonts w:cs="Arial"/>
        </w:rPr>
        <w:t>.</w:t>
      </w:r>
    </w:p>
    <w:p w:rsidR="00685EAC" w:rsidRDefault="00CE0A41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CE0A41">
        <w:rPr>
          <w:rFonts w:cs="Arial"/>
        </w:rPr>
        <w:t>Conforme reclamação d</w:t>
      </w:r>
      <w:r w:rsidR="009D1312">
        <w:rPr>
          <w:rFonts w:cs="Arial"/>
        </w:rPr>
        <w:t>os</w:t>
      </w:r>
      <w:r w:rsidRPr="00CE0A41">
        <w:rPr>
          <w:rFonts w:cs="Arial"/>
        </w:rPr>
        <w:t xml:space="preserve"> moradores, a falta de rondas da GCM n</w:t>
      </w:r>
      <w:r w:rsidR="0042756A">
        <w:rPr>
          <w:rFonts w:cs="Arial"/>
        </w:rPr>
        <w:t>a</w:t>
      </w:r>
      <w:r w:rsidRPr="00CE0A41">
        <w:rPr>
          <w:rFonts w:cs="Arial"/>
        </w:rPr>
        <w:t xml:space="preserve"> local</w:t>
      </w:r>
      <w:r w:rsidR="0042756A">
        <w:rPr>
          <w:rFonts w:cs="Arial"/>
        </w:rPr>
        <w:t>idade</w:t>
      </w:r>
      <w:r w:rsidRPr="00CE0A41">
        <w:rPr>
          <w:rFonts w:cs="Arial"/>
        </w:rPr>
        <w:t xml:space="preserve"> está colocando as pessoas em risco, </w:t>
      </w:r>
      <w:r w:rsidR="00685EAC">
        <w:rPr>
          <w:rFonts w:cs="Arial"/>
        </w:rPr>
        <w:t>sendo</w:t>
      </w:r>
      <w:r w:rsidRPr="00CE0A41">
        <w:rPr>
          <w:rFonts w:cs="Arial"/>
        </w:rPr>
        <w:t xml:space="preserve"> que alguns moradores já foram vítimas de assalto, entre outras tentativas de crimes e violência.</w:t>
      </w:r>
    </w:p>
    <w:p w:rsidR="001C576F" w:rsidRDefault="00685EAC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Assim, com o obj</w:t>
      </w:r>
      <w:bookmarkStart w:id="0" w:name="_GoBack"/>
      <w:bookmarkEnd w:id="0"/>
      <w:r>
        <w:rPr>
          <w:rFonts w:cs="Arial"/>
        </w:rPr>
        <w:t xml:space="preserve">etivo de garantir a </w:t>
      </w:r>
      <w:r w:rsidR="00CE0A41" w:rsidRPr="00CE0A41">
        <w:rPr>
          <w:rFonts w:cs="Arial"/>
        </w:rPr>
        <w:t>segurança da população, pe</w:t>
      </w:r>
      <w:r>
        <w:rPr>
          <w:rFonts w:cs="Arial"/>
        </w:rPr>
        <w:t xml:space="preserve">dimos o atendimento da </w:t>
      </w:r>
      <w:r w:rsidR="00CE0A41" w:rsidRPr="00CE0A41">
        <w:rPr>
          <w:rFonts w:cs="Arial"/>
        </w:rPr>
        <w:t>reivindicação</w:t>
      </w:r>
      <w:r w:rsidR="00CE0A41">
        <w:rPr>
          <w:rFonts w:cs="Arial"/>
        </w:rPr>
        <w:t>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45614C">
        <w:rPr>
          <w:rFonts w:cs="Arial"/>
        </w:rPr>
        <w:t>1</w:t>
      </w:r>
      <w:r w:rsidR="000943E1">
        <w:rPr>
          <w:rFonts w:cs="Arial"/>
        </w:rPr>
        <w:t>9</w:t>
      </w:r>
      <w:r w:rsidR="000D74F5">
        <w:rPr>
          <w:rFonts w:cs="Arial"/>
        </w:rPr>
        <w:t xml:space="preserve"> de </w:t>
      </w:r>
      <w:r w:rsidR="0045614C">
        <w:rPr>
          <w:rFonts w:cs="Arial"/>
        </w:rPr>
        <w:t>maio</w:t>
      </w:r>
      <w:r w:rsidR="000D74F5">
        <w:rPr>
          <w:rFonts w:cs="Arial"/>
        </w:rPr>
        <w:t xml:space="preserve"> </w:t>
      </w:r>
      <w:r w:rsidR="00584E86">
        <w:rPr>
          <w:rFonts w:cs="Arial"/>
        </w:rPr>
        <w:t>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Pr="005D429C" w:rsidRDefault="00584E86" w:rsidP="00584E86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DR. RODRIGO SALOMON</w:t>
      </w:r>
    </w:p>
    <w:p w:rsidR="00584E86" w:rsidRPr="005D429C" w:rsidRDefault="00584E86" w:rsidP="00584E86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PSDB</w:t>
      </w:r>
    </w:p>
    <w:p w:rsidR="0066207E" w:rsidRDefault="00584E86" w:rsidP="0045614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Vice-</w:t>
      </w:r>
      <w:r w:rsidRPr="005D429C">
        <w:rPr>
          <w:rFonts w:eastAsia="Calibri" w:cs="Arial"/>
          <w:lang w:eastAsia="en-US"/>
        </w:rPr>
        <w:t>Presidente</w:t>
      </w:r>
    </w:p>
    <w:sectPr w:rsidR="0066207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E9B" w:rsidRDefault="00FA5E9B">
      <w:r>
        <w:separator/>
      </w:r>
    </w:p>
  </w:endnote>
  <w:endnote w:type="continuationSeparator" w:id="0">
    <w:p w:rsidR="00FA5E9B" w:rsidRDefault="00FA5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E9B" w:rsidRDefault="00FA5E9B">
      <w:r>
        <w:separator/>
      </w:r>
    </w:p>
  </w:footnote>
  <w:footnote w:type="continuationSeparator" w:id="0">
    <w:p w:rsidR="00FA5E9B" w:rsidRDefault="00FA5E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5C6657">
      <w:rPr>
        <w:rFonts w:cs="Arial"/>
        <w:b/>
        <w:sz w:val="20"/>
        <w:szCs w:val="20"/>
        <w:u w:val="single"/>
      </w:rPr>
      <w:t>1032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342349">
      <w:rPr>
        <w:rFonts w:cs="Arial"/>
        <w:b/>
        <w:sz w:val="20"/>
        <w:szCs w:val="20"/>
        <w:u w:val="single"/>
      </w:rPr>
      <w:t xml:space="preserve"> - Vereador Dr. Rodrigo Salomon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5614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45614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67C9E" w:rsidRDefault="00F67C9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0662"/>
    <w:rsid w:val="00012789"/>
    <w:rsid w:val="00022CD8"/>
    <w:rsid w:val="00024FD3"/>
    <w:rsid w:val="0002552B"/>
    <w:rsid w:val="00034A23"/>
    <w:rsid w:val="00043B26"/>
    <w:rsid w:val="00047EFF"/>
    <w:rsid w:val="00056288"/>
    <w:rsid w:val="0006425C"/>
    <w:rsid w:val="00075794"/>
    <w:rsid w:val="000866C7"/>
    <w:rsid w:val="00086F0A"/>
    <w:rsid w:val="000921C3"/>
    <w:rsid w:val="000943E1"/>
    <w:rsid w:val="00094490"/>
    <w:rsid w:val="000958D5"/>
    <w:rsid w:val="00097CAE"/>
    <w:rsid w:val="000C360E"/>
    <w:rsid w:val="000C5D2B"/>
    <w:rsid w:val="000D6D77"/>
    <w:rsid w:val="000D74F5"/>
    <w:rsid w:val="000E1192"/>
    <w:rsid w:val="000E4B8C"/>
    <w:rsid w:val="000F1C08"/>
    <w:rsid w:val="000F6251"/>
    <w:rsid w:val="00103135"/>
    <w:rsid w:val="00105522"/>
    <w:rsid w:val="00116AC8"/>
    <w:rsid w:val="00122BFF"/>
    <w:rsid w:val="00126FBE"/>
    <w:rsid w:val="00140991"/>
    <w:rsid w:val="0014591F"/>
    <w:rsid w:val="00150EE2"/>
    <w:rsid w:val="001540CC"/>
    <w:rsid w:val="001564C9"/>
    <w:rsid w:val="00172E81"/>
    <w:rsid w:val="00174232"/>
    <w:rsid w:val="001772CE"/>
    <w:rsid w:val="00181CD2"/>
    <w:rsid w:val="001840AD"/>
    <w:rsid w:val="001868A9"/>
    <w:rsid w:val="001A09F2"/>
    <w:rsid w:val="001B0773"/>
    <w:rsid w:val="001B649B"/>
    <w:rsid w:val="001B6AF9"/>
    <w:rsid w:val="001C3E9C"/>
    <w:rsid w:val="001C48AC"/>
    <w:rsid w:val="001C576F"/>
    <w:rsid w:val="001C7A18"/>
    <w:rsid w:val="001E01CA"/>
    <w:rsid w:val="001F13C3"/>
    <w:rsid w:val="001F33CF"/>
    <w:rsid w:val="0020151E"/>
    <w:rsid w:val="00203D65"/>
    <w:rsid w:val="00204A6A"/>
    <w:rsid w:val="00204ED7"/>
    <w:rsid w:val="00212E2C"/>
    <w:rsid w:val="00215D43"/>
    <w:rsid w:val="00230859"/>
    <w:rsid w:val="00253C82"/>
    <w:rsid w:val="0025676E"/>
    <w:rsid w:val="00284653"/>
    <w:rsid w:val="00287DFD"/>
    <w:rsid w:val="002A63FE"/>
    <w:rsid w:val="002A7434"/>
    <w:rsid w:val="002B40CA"/>
    <w:rsid w:val="002C1100"/>
    <w:rsid w:val="002C4B2B"/>
    <w:rsid w:val="002C5C70"/>
    <w:rsid w:val="002D24ED"/>
    <w:rsid w:val="002D2F04"/>
    <w:rsid w:val="002D3D9E"/>
    <w:rsid w:val="002F02DB"/>
    <w:rsid w:val="002F11FD"/>
    <w:rsid w:val="0030168E"/>
    <w:rsid w:val="003056C1"/>
    <w:rsid w:val="00310011"/>
    <w:rsid w:val="00311186"/>
    <w:rsid w:val="00317C1A"/>
    <w:rsid w:val="00323F0F"/>
    <w:rsid w:val="00331755"/>
    <w:rsid w:val="00342349"/>
    <w:rsid w:val="00347D5E"/>
    <w:rsid w:val="003638CC"/>
    <w:rsid w:val="003719BE"/>
    <w:rsid w:val="003765B9"/>
    <w:rsid w:val="003770FF"/>
    <w:rsid w:val="00381797"/>
    <w:rsid w:val="003846C7"/>
    <w:rsid w:val="003848C4"/>
    <w:rsid w:val="00385370"/>
    <w:rsid w:val="00397FF3"/>
    <w:rsid w:val="003A0BD9"/>
    <w:rsid w:val="003A77BE"/>
    <w:rsid w:val="003B3963"/>
    <w:rsid w:val="003B5A4A"/>
    <w:rsid w:val="003D7AA9"/>
    <w:rsid w:val="003E188F"/>
    <w:rsid w:val="003F427F"/>
    <w:rsid w:val="00406B4C"/>
    <w:rsid w:val="00412795"/>
    <w:rsid w:val="00417100"/>
    <w:rsid w:val="0042756A"/>
    <w:rsid w:val="0043610D"/>
    <w:rsid w:val="00436B1E"/>
    <w:rsid w:val="00451BDA"/>
    <w:rsid w:val="0045614C"/>
    <w:rsid w:val="004566AD"/>
    <w:rsid w:val="004574EE"/>
    <w:rsid w:val="0048402E"/>
    <w:rsid w:val="004846B1"/>
    <w:rsid w:val="00487D64"/>
    <w:rsid w:val="00493115"/>
    <w:rsid w:val="004A16DD"/>
    <w:rsid w:val="004B16D7"/>
    <w:rsid w:val="004B69C5"/>
    <w:rsid w:val="004C2C30"/>
    <w:rsid w:val="004C6C78"/>
    <w:rsid w:val="004D32C5"/>
    <w:rsid w:val="004E06ED"/>
    <w:rsid w:val="004E46DA"/>
    <w:rsid w:val="004E60A1"/>
    <w:rsid w:val="004F05AE"/>
    <w:rsid w:val="004F39E9"/>
    <w:rsid w:val="004F690D"/>
    <w:rsid w:val="004F6A11"/>
    <w:rsid w:val="00505357"/>
    <w:rsid w:val="00505FD8"/>
    <w:rsid w:val="005119A8"/>
    <w:rsid w:val="0051367E"/>
    <w:rsid w:val="0051495C"/>
    <w:rsid w:val="00524669"/>
    <w:rsid w:val="00533862"/>
    <w:rsid w:val="00536455"/>
    <w:rsid w:val="00540B1F"/>
    <w:rsid w:val="00564368"/>
    <w:rsid w:val="0056473F"/>
    <w:rsid w:val="00570D8A"/>
    <w:rsid w:val="005774FC"/>
    <w:rsid w:val="0058109A"/>
    <w:rsid w:val="005846A3"/>
    <w:rsid w:val="00584E86"/>
    <w:rsid w:val="005868AE"/>
    <w:rsid w:val="005A01D0"/>
    <w:rsid w:val="005A03FA"/>
    <w:rsid w:val="005A5305"/>
    <w:rsid w:val="005B3D21"/>
    <w:rsid w:val="005C3938"/>
    <w:rsid w:val="005C6657"/>
    <w:rsid w:val="005D5519"/>
    <w:rsid w:val="005D702D"/>
    <w:rsid w:val="005E138D"/>
    <w:rsid w:val="005E2769"/>
    <w:rsid w:val="00600342"/>
    <w:rsid w:val="006041AC"/>
    <w:rsid w:val="006165FD"/>
    <w:rsid w:val="00624472"/>
    <w:rsid w:val="00630874"/>
    <w:rsid w:val="00635F7E"/>
    <w:rsid w:val="0063780F"/>
    <w:rsid w:val="006426AE"/>
    <w:rsid w:val="00651B00"/>
    <w:rsid w:val="00652057"/>
    <w:rsid w:val="0066207E"/>
    <w:rsid w:val="006716CD"/>
    <w:rsid w:val="00674F7D"/>
    <w:rsid w:val="00681021"/>
    <w:rsid w:val="00682E6E"/>
    <w:rsid w:val="00685EAC"/>
    <w:rsid w:val="00690D1E"/>
    <w:rsid w:val="00691975"/>
    <w:rsid w:val="00691CF5"/>
    <w:rsid w:val="0069312F"/>
    <w:rsid w:val="00693521"/>
    <w:rsid w:val="00693707"/>
    <w:rsid w:val="00694D41"/>
    <w:rsid w:val="006A370D"/>
    <w:rsid w:val="006B0B8E"/>
    <w:rsid w:val="006B7B64"/>
    <w:rsid w:val="006C24BD"/>
    <w:rsid w:val="006C59BC"/>
    <w:rsid w:val="006D6F7D"/>
    <w:rsid w:val="006E6581"/>
    <w:rsid w:val="006E79D0"/>
    <w:rsid w:val="006E7E66"/>
    <w:rsid w:val="006F21EE"/>
    <w:rsid w:val="006F4E64"/>
    <w:rsid w:val="006F7B0A"/>
    <w:rsid w:val="00711DA0"/>
    <w:rsid w:val="00715F74"/>
    <w:rsid w:val="00725205"/>
    <w:rsid w:val="00725E66"/>
    <w:rsid w:val="007274B8"/>
    <w:rsid w:val="00727CDB"/>
    <w:rsid w:val="0073407F"/>
    <w:rsid w:val="007457BB"/>
    <w:rsid w:val="00747024"/>
    <w:rsid w:val="00755DA9"/>
    <w:rsid w:val="00760B49"/>
    <w:rsid w:val="00773805"/>
    <w:rsid w:val="00775A1B"/>
    <w:rsid w:val="0078021D"/>
    <w:rsid w:val="007838DC"/>
    <w:rsid w:val="00790509"/>
    <w:rsid w:val="00790911"/>
    <w:rsid w:val="00795A75"/>
    <w:rsid w:val="007C6188"/>
    <w:rsid w:val="007D2A84"/>
    <w:rsid w:val="007D39FD"/>
    <w:rsid w:val="007D728C"/>
    <w:rsid w:val="007E3F69"/>
    <w:rsid w:val="007E45E6"/>
    <w:rsid w:val="007F75CA"/>
    <w:rsid w:val="0080197E"/>
    <w:rsid w:val="00804F23"/>
    <w:rsid w:val="00810024"/>
    <w:rsid w:val="00820C13"/>
    <w:rsid w:val="00833E7C"/>
    <w:rsid w:val="00843767"/>
    <w:rsid w:val="008474F2"/>
    <w:rsid w:val="0085126C"/>
    <w:rsid w:val="008549AF"/>
    <w:rsid w:val="00870972"/>
    <w:rsid w:val="008728A8"/>
    <w:rsid w:val="00876902"/>
    <w:rsid w:val="00877E50"/>
    <w:rsid w:val="00881A74"/>
    <w:rsid w:val="00883CBE"/>
    <w:rsid w:val="008909A4"/>
    <w:rsid w:val="008A0BA0"/>
    <w:rsid w:val="008A0EB2"/>
    <w:rsid w:val="008C33AB"/>
    <w:rsid w:val="008C72B7"/>
    <w:rsid w:val="008D0699"/>
    <w:rsid w:val="008F1E6B"/>
    <w:rsid w:val="008F7625"/>
    <w:rsid w:val="00922964"/>
    <w:rsid w:val="009561DE"/>
    <w:rsid w:val="009579A2"/>
    <w:rsid w:val="009768E6"/>
    <w:rsid w:val="009A2ABD"/>
    <w:rsid w:val="009B207E"/>
    <w:rsid w:val="009B32F8"/>
    <w:rsid w:val="009C6F58"/>
    <w:rsid w:val="009D0F6E"/>
    <w:rsid w:val="009D1312"/>
    <w:rsid w:val="009D50D4"/>
    <w:rsid w:val="009D512F"/>
    <w:rsid w:val="009D6EE6"/>
    <w:rsid w:val="009E1F05"/>
    <w:rsid w:val="009E5B5D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3F9"/>
    <w:rsid w:val="00AE447C"/>
    <w:rsid w:val="00B05CE8"/>
    <w:rsid w:val="00B06B4B"/>
    <w:rsid w:val="00B10E9F"/>
    <w:rsid w:val="00B16C72"/>
    <w:rsid w:val="00B217B8"/>
    <w:rsid w:val="00B34959"/>
    <w:rsid w:val="00B43490"/>
    <w:rsid w:val="00B52AB1"/>
    <w:rsid w:val="00B57E0F"/>
    <w:rsid w:val="00B6426A"/>
    <w:rsid w:val="00B67EB4"/>
    <w:rsid w:val="00B74257"/>
    <w:rsid w:val="00B75CEF"/>
    <w:rsid w:val="00BA1565"/>
    <w:rsid w:val="00BB0AB4"/>
    <w:rsid w:val="00BB3F3E"/>
    <w:rsid w:val="00BC123C"/>
    <w:rsid w:val="00BC1543"/>
    <w:rsid w:val="00BC44DF"/>
    <w:rsid w:val="00BC58F1"/>
    <w:rsid w:val="00BD1F36"/>
    <w:rsid w:val="00BD3C47"/>
    <w:rsid w:val="00BE1B39"/>
    <w:rsid w:val="00BF791A"/>
    <w:rsid w:val="00C06926"/>
    <w:rsid w:val="00C06BEA"/>
    <w:rsid w:val="00C1031E"/>
    <w:rsid w:val="00C15545"/>
    <w:rsid w:val="00C353A6"/>
    <w:rsid w:val="00C36E68"/>
    <w:rsid w:val="00C41159"/>
    <w:rsid w:val="00C42806"/>
    <w:rsid w:val="00C44D39"/>
    <w:rsid w:val="00C45509"/>
    <w:rsid w:val="00C4757C"/>
    <w:rsid w:val="00C7080A"/>
    <w:rsid w:val="00C7096C"/>
    <w:rsid w:val="00C71EDF"/>
    <w:rsid w:val="00C75039"/>
    <w:rsid w:val="00C76263"/>
    <w:rsid w:val="00C94949"/>
    <w:rsid w:val="00CA3DE1"/>
    <w:rsid w:val="00CA759E"/>
    <w:rsid w:val="00CB2BAB"/>
    <w:rsid w:val="00CB45A8"/>
    <w:rsid w:val="00CC067E"/>
    <w:rsid w:val="00CC1F30"/>
    <w:rsid w:val="00CD06BD"/>
    <w:rsid w:val="00CD447B"/>
    <w:rsid w:val="00CE0A41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7AC4"/>
    <w:rsid w:val="00D8365B"/>
    <w:rsid w:val="00DA186C"/>
    <w:rsid w:val="00DB23E5"/>
    <w:rsid w:val="00DB48F6"/>
    <w:rsid w:val="00DD024E"/>
    <w:rsid w:val="00DD5C1F"/>
    <w:rsid w:val="00DD7D6D"/>
    <w:rsid w:val="00DE209F"/>
    <w:rsid w:val="00DE23A3"/>
    <w:rsid w:val="00DE288B"/>
    <w:rsid w:val="00DE50DD"/>
    <w:rsid w:val="00DF3122"/>
    <w:rsid w:val="00E0249F"/>
    <w:rsid w:val="00E07978"/>
    <w:rsid w:val="00E11F92"/>
    <w:rsid w:val="00E14F37"/>
    <w:rsid w:val="00E20096"/>
    <w:rsid w:val="00E21B52"/>
    <w:rsid w:val="00E231D8"/>
    <w:rsid w:val="00E23349"/>
    <w:rsid w:val="00E3022D"/>
    <w:rsid w:val="00E37F46"/>
    <w:rsid w:val="00E51448"/>
    <w:rsid w:val="00E527D0"/>
    <w:rsid w:val="00E60781"/>
    <w:rsid w:val="00E66CFD"/>
    <w:rsid w:val="00E721EC"/>
    <w:rsid w:val="00E773F3"/>
    <w:rsid w:val="00E86C30"/>
    <w:rsid w:val="00E90791"/>
    <w:rsid w:val="00E90C30"/>
    <w:rsid w:val="00EB04D6"/>
    <w:rsid w:val="00EC4F8C"/>
    <w:rsid w:val="00ED0C83"/>
    <w:rsid w:val="00ED2065"/>
    <w:rsid w:val="00ED4D34"/>
    <w:rsid w:val="00F16F74"/>
    <w:rsid w:val="00F20E25"/>
    <w:rsid w:val="00F22FC9"/>
    <w:rsid w:val="00F27895"/>
    <w:rsid w:val="00F420E5"/>
    <w:rsid w:val="00F5150F"/>
    <w:rsid w:val="00F61A60"/>
    <w:rsid w:val="00F65C85"/>
    <w:rsid w:val="00F67C9E"/>
    <w:rsid w:val="00F707A7"/>
    <w:rsid w:val="00F73DA3"/>
    <w:rsid w:val="00FA09E3"/>
    <w:rsid w:val="00FA3CFC"/>
    <w:rsid w:val="00FA5E9B"/>
    <w:rsid w:val="00FB00FA"/>
    <w:rsid w:val="00FC1C13"/>
    <w:rsid w:val="00FC7D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57ED6-834D-4420-805F-12F1EC026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5</TotalTime>
  <Pages>1</Pages>
  <Words>125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14</cp:revision>
  <cp:lastPrinted>2020-03-16T12:28:00Z</cp:lastPrinted>
  <dcterms:created xsi:type="dcterms:W3CDTF">2021-05-18T12:15:00Z</dcterms:created>
  <dcterms:modified xsi:type="dcterms:W3CDTF">2021-05-18T12:20:00Z</dcterms:modified>
</cp:coreProperties>
</file>